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E7E73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8D5BD7F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Ditton Priors, Shropshire.</w:t>
      </w:r>
    </w:p>
    <w:p w14:paraId="7AD3820E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159E2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520440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3C79DA3A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9B5A7C8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except Shrewsbury, the taxes of a fifteenth and a tenth.</w:t>
      </w:r>
    </w:p>
    <w:p w14:paraId="38F26CC9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47443FA6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A9AF9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809DD" w14:textId="77777777" w:rsidR="00AB2080" w:rsidRDefault="00AB2080" w:rsidP="00AB20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63318B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D0CD" w14:textId="77777777" w:rsidR="00AB2080" w:rsidRDefault="00AB2080" w:rsidP="009139A6">
      <w:r>
        <w:separator/>
      </w:r>
    </w:p>
  </w:endnote>
  <w:endnote w:type="continuationSeparator" w:id="0">
    <w:p w14:paraId="0C0DF917" w14:textId="77777777" w:rsidR="00AB2080" w:rsidRDefault="00AB20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69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3B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DC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2B90" w14:textId="77777777" w:rsidR="00AB2080" w:rsidRDefault="00AB2080" w:rsidP="009139A6">
      <w:r>
        <w:separator/>
      </w:r>
    </w:p>
  </w:footnote>
  <w:footnote w:type="continuationSeparator" w:id="0">
    <w:p w14:paraId="09F71A7F" w14:textId="77777777" w:rsidR="00AB2080" w:rsidRDefault="00AB20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74F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18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68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080"/>
    <w:rsid w:val="000666E0"/>
    <w:rsid w:val="002510B7"/>
    <w:rsid w:val="005C130B"/>
    <w:rsid w:val="00826F5C"/>
    <w:rsid w:val="009139A6"/>
    <w:rsid w:val="009448BB"/>
    <w:rsid w:val="00A3176C"/>
    <w:rsid w:val="00AB208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64CA4"/>
  <w15:chartTrackingRefBased/>
  <w15:docId w15:val="{AE99C74F-964F-4A57-A527-C5FC9916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2021-10-19T20:53:00Z</dcterms:created>
  <dcterms:modified xsi:type="dcterms:W3CDTF">2021-10-19T20:55:00Z</dcterms:modified>
</cp:coreProperties>
</file>